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8106A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8106A">
              <w:rPr>
                <w:b/>
                <w:sz w:val="26"/>
                <w:szCs w:val="26"/>
                <w:lang w:val="en-US"/>
              </w:rPr>
              <w:t>203C_103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8106A" w:rsidRDefault="00014CD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C8106A">
              <w:rPr>
                <w:b/>
                <w:sz w:val="26"/>
                <w:szCs w:val="26"/>
                <w:lang w:val="en-US"/>
              </w:rPr>
              <w:t>2055432</w:t>
            </w:r>
            <w:r w:rsidR="00C44B8B" w:rsidRPr="00C8106A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A76AAB">
        <w:rPr>
          <w:b/>
          <w:sz w:val="26"/>
          <w:szCs w:val="26"/>
        </w:rPr>
        <w:t>(</w:t>
      </w:r>
      <w:r w:rsidR="00014CD9" w:rsidRPr="00CC5B23">
        <w:rPr>
          <w:b/>
          <w:sz w:val="26"/>
          <w:szCs w:val="26"/>
        </w:rPr>
        <w:t>Траверса ТН</w:t>
      </w:r>
      <w:proofErr w:type="gramStart"/>
      <w:r w:rsidR="00014CD9" w:rsidRPr="00CC5B23">
        <w:rPr>
          <w:b/>
          <w:sz w:val="26"/>
          <w:szCs w:val="26"/>
        </w:rPr>
        <w:t>9</w:t>
      </w:r>
      <w:proofErr w:type="gramEnd"/>
      <w:r w:rsidR="00014CD9" w:rsidRPr="00CC5B23">
        <w:rPr>
          <w:b/>
          <w:sz w:val="26"/>
          <w:szCs w:val="26"/>
        </w:rPr>
        <w:t xml:space="preserve"> с хомутом Х10</w:t>
      </w:r>
      <w:r w:rsidR="00A76AAB">
        <w:rPr>
          <w:b/>
          <w:sz w:val="26"/>
          <w:szCs w:val="26"/>
        </w:rPr>
        <w:t>)</w:t>
      </w:r>
      <w:r w:rsidR="0060571A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60571A">
        <w:rPr>
          <w:b/>
          <w:sz w:val="26"/>
          <w:szCs w:val="26"/>
          <w:u w:val="single"/>
        </w:rPr>
        <w:t>203</w:t>
      </w:r>
      <w:r w:rsidR="00F115B9" w:rsidRPr="0060571A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A76AAB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A76AAB">
        <w:rPr>
          <w:sz w:val="24"/>
          <w:szCs w:val="24"/>
        </w:rPr>
        <w:t xml:space="preserve">Технические требования, характеристики </w:t>
      </w:r>
      <w:r w:rsidR="00D601A5" w:rsidRPr="00A76AAB">
        <w:rPr>
          <w:sz w:val="24"/>
          <w:szCs w:val="24"/>
        </w:rPr>
        <w:t>траверс</w:t>
      </w:r>
      <w:r w:rsidR="004F4E9E" w:rsidRPr="00A76AAB">
        <w:rPr>
          <w:sz w:val="24"/>
          <w:szCs w:val="24"/>
        </w:rPr>
        <w:t xml:space="preserve"> должны соответствовать </w:t>
      </w:r>
      <w:r w:rsidR="001759FB" w:rsidRPr="00A76AAB">
        <w:rPr>
          <w:sz w:val="24"/>
          <w:szCs w:val="24"/>
        </w:rPr>
        <w:t>требованиям</w:t>
      </w:r>
      <w:r w:rsidR="001759FB" w:rsidRPr="00A76AAB">
        <w:rPr>
          <w:color w:val="FF0000"/>
          <w:sz w:val="24"/>
          <w:szCs w:val="24"/>
        </w:rPr>
        <w:t> </w:t>
      </w:r>
      <w:bookmarkStart w:id="2" w:name="Поле4"/>
      <w:r w:rsidR="00CC5B23" w:rsidRPr="00A76AAB">
        <w:rPr>
          <w:sz w:val="24"/>
          <w:szCs w:val="24"/>
        </w:rPr>
        <w:t>Т</w:t>
      </w:r>
      <w:r w:rsidR="00014CD9" w:rsidRPr="00A76AAB">
        <w:rPr>
          <w:sz w:val="24"/>
          <w:szCs w:val="24"/>
        </w:rPr>
        <w:t>ипов</w:t>
      </w:r>
      <w:r w:rsidR="0025793E">
        <w:rPr>
          <w:sz w:val="24"/>
          <w:szCs w:val="24"/>
        </w:rPr>
        <w:t>ых проектов</w:t>
      </w:r>
      <w:r w:rsidR="00014CD9" w:rsidRPr="00A76AAB">
        <w:rPr>
          <w:sz w:val="24"/>
          <w:szCs w:val="24"/>
        </w:rPr>
        <w:t xml:space="preserve"> 3.407.1-136.3-28, 3.407.1-136.3-37</w:t>
      </w:r>
      <w:r w:rsidR="0073431B" w:rsidRPr="00A76AAB">
        <w:rPr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0571A" w:rsidRDefault="0060571A" w:rsidP="006057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0571A" w:rsidRDefault="0060571A" w:rsidP="0060571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60571A" w:rsidRDefault="0060571A" w:rsidP="0060571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0571A" w:rsidRDefault="0060571A" w:rsidP="006057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0571A" w:rsidRDefault="0060571A" w:rsidP="006057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0571A" w:rsidRDefault="0060571A" w:rsidP="006057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0571A" w:rsidRDefault="0060571A" w:rsidP="006057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0571A" w:rsidRDefault="0060571A" w:rsidP="006057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60571A" w:rsidRDefault="0060571A" w:rsidP="006057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0571A" w:rsidRDefault="0060571A" w:rsidP="006057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0571A" w:rsidRDefault="0060571A" w:rsidP="006057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60571A" w:rsidRDefault="0060571A" w:rsidP="0060571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0571A" w:rsidRDefault="0060571A" w:rsidP="0060571A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571A" w:rsidRDefault="0060571A" w:rsidP="0060571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60571A" w:rsidRDefault="0025793E" w:rsidP="0060571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Типовых проектов 3.407.1-136.3-28, 3.407.1-136.3-37</w:t>
      </w:r>
      <w:r w:rsidR="0060571A">
        <w:rPr>
          <w:sz w:val="26"/>
          <w:szCs w:val="26"/>
        </w:rPr>
        <w:t>;</w:t>
      </w:r>
    </w:p>
    <w:p w:rsidR="0060571A" w:rsidRDefault="0060571A" w:rsidP="0060571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60571A" w:rsidRDefault="0060571A" w:rsidP="0060571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60571A" w:rsidRDefault="0060571A" w:rsidP="0060571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0571A" w:rsidRDefault="0060571A" w:rsidP="0060571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0571A" w:rsidRDefault="0060571A" w:rsidP="006057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0571A" w:rsidRDefault="0060571A" w:rsidP="006057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0571A" w:rsidRDefault="0060571A" w:rsidP="006057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0571A" w:rsidRDefault="0060571A" w:rsidP="006057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0571A" w:rsidRDefault="0060571A" w:rsidP="006057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0571A" w:rsidRDefault="0060571A" w:rsidP="006057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0571A" w:rsidRDefault="0060571A" w:rsidP="006057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60571A" w:rsidRDefault="0060571A" w:rsidP="006057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60571A" w:rsidRDefault="0060571A" w:rsidP="006057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:rsidR="0060571A" w:rsidRDefault="0060571A" w:rsidP="006057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60571A" w:rsidRDefault="0060571A" w:rsidP="0060571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60571A" w:rsidRDefault="0060571A" w:rsidP="0060571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0571A" w:rsidRDefault="0060571A" w:rsidP="0060571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0571A" w:rsidRDefault="0060571A" w:rsidP="0060571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3CB" w:rsidRDefault="000513CB">
      <w:r>
        <w:separator/>
      </w:r>
    </w:p>
  </w:endnote>
  <w:endnote w:type="continuationSeparator" w:id="0">
    <w:p w:rsidR="000513CB" w:rsidRDefault="00051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3CB" w:rsidRDefault="000513CB">
      <w:r>
        <w:separator/>
      </w:r>
    </w:p>
  </w:footnote>
  <w:footnote w:type="continuationSeparator" w:id="0">
    <w:p w:rsidR="000513CB" w:rsidRDefault="00051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04BE547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CD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4CD9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3CB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793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057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B18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0B0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71A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078B5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E32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3957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AAB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553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2FA0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D79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DF5"/>
    <w:rsid w:val="00C72F80"/>
    <w:rsid w:val="00C734C3"/>
    <w:rsid w:val="00C74702"/>
    <w:rsid w:val="00C751BA"/>
    <w:rsid w:val="00C755BC"/>
    <w:rsid w:val="00C77848"/>
    <w:rsid w:val="00C77DD8"/>
    <w:rsid w:val="00C80805"/>
    <w:rsid w:val="00C8106A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C5B2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0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2E9F5-1DDA-4C21-AA80-4D559B4268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CB32E74-6BC5-4F79-BF0E-AA6D84411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A2754E-7282-4360-A50E-8048F0DAD6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103F38-E4CC-4743-A0E1-2CD1FB7AD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plotnikov.sv</cp:lastModifiedBy>
  <cp:revision>2</cp:revision>
  <cp:lastPrinted>2015-04-30T11:45:00Z</cp:lastPrinted>
  <dcterms:created xsi:type="dcterms:W3CDTF">2019-06-10T13:00:00Z</dcterms:created>
  <dcterms:modified xsi:type="dcterms:W3CDTF">2019-06-10T13:00:00Z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